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17B26" w14:textId="77777777" w:rsidR="002D417A" w:rsidRDefault="002D417A" w:rsidP="002D417A">
      <w:pPr>
        <w:pStyle w:val="NoSpacing"/>
      </w:pPr>
      <w:r>
        <w:rPr>
          <w:u w:val="single"/>
        </w:rPr>
        <w:t>Laurence ALBARN</w:t>
      </w:r>
      <w:r>
        <w:t xml:space="preserve">      (fl.1478)</w:t>
      </w:r>
    </w:p>
    <w:p w14:paraId="770E19BF" w14:textId="45F6CA49" w:rsidR="002D417A" w:rsidRDefault="002D417A" w:rsidP="002D417A">
      <w:pPr>
        <w:pStyle w:val="NoSpacing"/>
      </w:pPr>
      <w:r>
        <w:t>of Rosedale Nunnery, North Riding of Yorkshire.</w:t>
      </w:r>
    </w:p>
    <w:p w14:paraId="72FEB662" w14:textId="77777777" w:rsidR="002D417A" w:rsidRDefault="002D417A" w:rsidP="002D417A">
      <w:pPr>
        <w:pStyle w:val="NoSpacing"/>
      </w:pPr>
    </w:p>
    <w:p w14:paraId="30A7D380" w14:textId="77777777" w:rsidR="002D417A" w:rsidRDefault="002D417A" w:rsidP="002D417A">
      <w:pPr>
        <w:pStyle w:val="NoSpacing"/>
      </w:pPr>
    </w:p>
    <w:p w14:paraId="31699FC1" w14:textId="77777777" w:rsidR="002D417A" w:rsidRDefault="002D417A" w:rsidP="002D417A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13F569ED" w14:textId="5CF87392" w:rsidR="002D417A" w:rsidRDefault="002D417A" w:rsidP="005A03B2">
      <w:pPr>
        <w:pStyle w:val="NoSpacing"/>
      </w:pPr>
      <w:r>
        <w:tab/>
      </w:r>
      <w:r>
        <w:tab/>
        <w:t>York, by William Egremont, Bishop of Dromore(q.v.)</w:t>
      </w:r>
      <w:r w:rsidR="005A03B2">
        <w:t>.</w:t>
      </w:r>
      <w:bookmarkStart w:id="0" w:name="_GoBack"/>
      <w:bookmarkEnd w:id="0"/>
    </w:p>
    <w:p w14:paraId="48ED7620" w14:textId="77777777" w:rsidR="002D417A" w:rsidRDefault="002D417A" w:rsidP="002D417A">
      <w:pPr>
        <w:pStyle w:val="NoSpacing"/>
      </w:pPr>
      <w:r>
        <w:tab/>
      </w:r>
      <w:r>
        <w:tab/>
        <w:t>(“York Clergy Ordinations 1475-1500” ed. David M. Smith p.33)</w:t>
      </w:r>
    </w:p>
    <w:p w14:paraId="58D978F9" w14:textId="77777777" w:rsidR="002D417A" w:rsidRDefault="002D417A" w:rsidP="002D417A">
      <w:pPr>
        <w:pStyle w:val="NoSpacing"/>
      </w:pPr>
    </w:p>
    <w:p w14:paraId="2A02D002" w14:textId="77777777" w:rsidR="002D417A" w:rsidRDefault="002D417A" w:rsidP="002D417A">
      <w:pPr>
        <w:pStyle w:val="NoSpacing"/>
      </w:pPr>
    </w:p>
    <w:p w14:paraId="48F2B79D" w14:textId="77777777" w:rsidR="002D417A" w:rsidRDefault="002D417A" w:rsidP="002D417A">
      <w:pPr>
        <w:pStyle w:val="NoSpacing"/>
      </w:pPr>
      <w:r>
        <w:t>24 December 2019</w:t>
      </w:r>
    </w:p>
    <w:p w14:paraId="1C9D8683" w14:textId="227AE88A" w:rsidR="006B2F86" w:rsidRPr="002D417A" w:rsidRDefault="005A03B2" w:rsidP="00E71FC3">
      <w:pPr>
        <w:pStyle w:val="NoSpacing"/>
      </w:pPr>
    </w:p>
    <w:sectPr w:rsidR="006B2F86" w:rsidRPr="002D41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1FD8E" w14:textId="77777777" w:rsidR="002D417A" w:rsidRDefault="002D417A" w:rsidP="00E71FC3">
      <w:pPr>
        <w:spacing w:after="0" w:line="240" w:lineRule="auto"/>
      </w:pPr>
      <w:r>
        <w:separator/>
      </w:r>
    </w:p>
  </w:endnote>
  <w:endnote w:type="continuationSeparator" w:id="0">
    <w:p w14:paraId="384245A6" w14:textId="77777777" w:rsidR="002D417A" w:rsidRDefault="002D41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F5D6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E2289" w14:textId="77777777" w:rsidR="002D417A" w:rsidRDefault="002D417A" w:rsidP="00E71FC3">
      <w:pPr>
        <w:spacing w:after="0" w:line="240" w:lineRule="auto"/>
      </w:pPr>
      <w:r>
        <w:separator/>
      </w:r>
    </w:p>
  </w:footnote>
  <w:footnote w:type="continuationSeparator" w:id="0">
    <w:p w14:paraId="4AFD3C4D" w14:textId="77777777" w:rsidR="002D417A" w:rsidRDefault="002D41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17A"/>
    <w:rsid w:val="001A7C09"/>
    <w:rsid w:val="002D417A"/>
    <w:rsid w:val="00577BD5"/>
    <w:rsid w:val="005A03B2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9531"/>
  <w15:chartTrackingRefBased/>
  <w15:docId w15:val="{11C0BA07-D196-4323-AA84-F865EE0E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2019-12-24T15:53:00Z</dcterms:created>
  <dcterms:modified xsi:type="dcterms:W3CDTF">2019-12-24T16:18:00Z</dcterms:modified>
</cp:coreProperties>
</file>